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96A85" w14:textId="35A0CF37" w:rsidR="006B2F86" w:rsidRDefault="00B44BB3" w:rsidP="00E71FC3">
      <w:pPr>
        <w:pStyle w:val="NoSpacing"/>
      </w:pPr>
      <w:r>
        <w:rPr>
          <w:u w:val="single"/>
        </w:rPr>
        <w:t>Ellen MINSHULL</w:t>
      </w:r>
      <w:r>
        <w:t xml:space="preserve">  </w:t>
      </w:r>
      <w:proofErr w:type="gramStart"/>
      <w:r>
        <w:t xml:space="preserve">   (</w:t>
      </w:r>
      <w:proofErr w:type="gramEnd"/>
      <w:r>
        <w:t>fl.1470)</w:t>
      </w:r>
    </w:p>
    <w:p w14:paraId="753A51C9" w14:textId="59607FEF" w:rsidR="00B44BB3" w:rsidRDefault="00B44BB3" w:rsidP="00E71FC3">
      <w:pPr>
        <w:pStyle w:val="NoSpacing"/>
      </w:pPr>
    </w:p>
    <w:p w14:paraId="6618CDA9" w14:textId="6096C46E" w:rsidR="00B44BB3" w:rsidRDefault="00B44BB3" w:rsidP="00E71FC3">
      <w:pPr>
        <w:pStyle w:val="NoSpacing"/>
      </w:pPr>
    </w:p>
    <w:p w14:paraId="12FA895A" w14:textId="4C4AD74F" w:rsidR="00B44BB3" w:rsidRDefault="00B44BB3" w:rsidP="00E71FC3">
      <w:pPr>
        <w:pStyle w:val="NoSpacing"/>
      </w:pPr>
      <w:r>
        <w:t>Daughter of Edmund Minshull.   (D.E.P. p.132)</w:t>
      </w:r>
    </w:p>
    <w:p w14:paraId="6E32D50D" w14:textId="37FB8737" w:rsidR="00B44BB3" w:rsidRDefault="00B44BB3" w:rsidP="00E71FC3">
      <w:pPr>
        <w:pStyle w:val="NoSpacing"/>
      </w:pPr>
      <w:r>
        <w:t>= John Conway(fl.</w:t>
      </w:r>
      <w:proofErr w:type="gramStart"/>
      <w:r>
        <w:t>1490)(</w:t>
      </w:r>
      <w:proofErr w:type="gramEnd"/>
      <w:r>
        <w:t>q.v.).   (ibid.)</w:t>
      </w:r>
    </w:p>
    <w:p w14:paraId="477F2A76" w14:textId="4737D62A" w:rsidR="00B44BB3" w:rsidRDefault="00B44BB3" w:rsidP="00E71FC3">
      <w:pPr>
        <w:pStyle w:val="NoSpacing"/>
      </w:pPr>
      <w:r>
        <w:t>Son:   Sir Hugh.   (ibid.)</w:t>
      </w:r>
    </w:p>
    <w:p w14:paraId="441FE173" w14:textId="1618E19B" w:rsidR="00B44BB3" w:rsidRDefault="00B44BB3" w:rsidP="00E71FC3">
      <w:pPr>
        <w:pStyle w:val="NoSpacing"/>
      </w:pPr>
    </w:p>
    <w:p w14:paraId="5393AF34" w14:textId="63B54B0F" w:rsidR="00B44BB3" w:rsidRDefault="00B44BB3" w:rsidP="00E71FC3">
      <w:pPr>
        <w:pStyle w:val="NoSpacing"/>
      </w:pPr>
    </w:p>
    <w:p w14:paraId="3D0D713D" w14:textId="261E5A92" w:rsidR="00B44BB3" w:rsidRPr="00B44BB3" w:rsidRDefault="00B44BB3" w:rsidP="00E71FC3">
      <w:pPr>
        <w:pStyle w:val="NoSpacing"/>
      </w:pPr>
      <w:r>
        <w:t>25 April 2018</w:t>
      </w:r>
      <w:bookmarkStart w:id="0" w:name="_GoBack"/>
      <w:bookmarkEnd w:id="0"/>
    </w:p>
    <w:sectPr w:rsidR="00B44BB3" w:rsidRPr="00B44B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8A57D" w14:textId="77777777" w:rsidR="00B44BB3" w:rsidRDefault="00B44BB3" w:rsidP="00E71FC3">
      <w:pPr>
        <w:spacing w:after="0" w:line="240" w:lineRule="auto"/>
      </w:pPr>
      <w:r>
        <w:separator/>
      </w:r>
    </w:p>
  </w:endnote>
  <w:endnote w:type="continuationSeparator" w:id="0">
    <w:p w14:paraId="48EA9EEF" w14:textId="77777777" w:rsidR="00B44BB3" w:rsidRDefault="00B44B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122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2D790" w14:textId="77777777" w:rsidR="00B44BB3" w:rsidRDefault="00B44BB3" w:rsidP="00E71FC3">
      <w:pPr>
        <w:spacing w:after="0" w:line="240" w:lineRule="auto"/>
      </w:pPr>
      <w:r>
        <w:separator/>
      </w:r>
    </w:p>
  </w:footnote>
  <w:footnote w:type="continuationSeparator" w:id="0">
    <w:p w14:paraId="01044364" w14:textId="77777777" w:rsidR="00B44BB3" w:rsidRDefault="00B44B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BB3"/>
    <w:rsid w:val="001A7C09"/>
    <w:rsid w:val="00577BD5"/>
    <w:rsid w:val="00656CBA"/>
    <w:rsid w:val="006A1F77"/>
    <w:rsid w:val="00733BE7"/>
    <w:rsid w:val="00AB52E8"/>
    <w:rsid w:val="00B16D3F"/>
    <w:rsid w:val="00B44BB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C75B8"/>
  <w15:chartTrackingRefBased/>
  <w15:docId w15:val="{53ED5253-1A9C-40EB-A8FA-3855AE99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2018-04-25T21:38:00Z</dcterms:created>
  <dcterms:modified xsi:type="dcterms:W3CDTF">2018-04-25T21:39:00Z</dcterms:modified>
</cp:coreProperties>
</file>